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F30" w:rsidRDefault="00B14F30">
      <w:pPr>
        <w:rPr>
          <w:sz w:val="2"/>
          <w:szCs w:val="2"/>
        </w:rPr>
      </w:pPr>
      <w:r w:rsidRPr="00C3544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B14F30" w:rsidRPr="00C35445" w:rsidRDefault="00B14F30">
      <w:pPr>
        <w:rPr>
          <w:sz w:val="2"/>
          <w:szCs w:val="2"/>
          <w:lang w:val="ru-RU"/>
        </w:rPr>
      </w:pPr>
      <w:r w:rsidRPr="00221A3C">
        <w:rPr>
          <w:noProof/>
          <w:lang w:val="ru-RU" w:eastAsia="ru-RU"/>
        </w:rPr>
        <w:pict>
          <v:shape id="Рисунок 2" o:spid="_x0000_i1026" type="#_x0000_t75" style="width:526.5pt;height:722.25pt;visibility:visible">
            <v:imagedata r:id="rId5" o:title=""/>
          </v:shape>
        </w:pict>
      </w:r>
      <w:r w:rsidRPr="00C35445">
        <w:rPr>
          <w:lang w:val="ru-RU"/>
        </w:rPr>
        <w:br w:type="page"/>
      </w:r>
    </w:p>
    <w:p w:rsidR="00B14F30" w:rsidRDefault="00B14F30">
      <w:pPr>
        <w:rPr>
          <w:sz w:val="2"/>
          <w:szCs w:val="2"/>
        </w:rPr>
      </w:pPr>
      <w:r w:rsidRPr="00C35445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B14F30" w:rsidRPr="007A34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B14F30" w:rsidRPr="007A34DD" w:rsidRDefault="00B14F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теоретических и методологических основ организации системы дополнительного экологического образования.</w:t>
            </w:r>
          </w:p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осмысление необходимости системы дополнительного экологического образования;</w:t>
            </w:r>
          </w:p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овладение системой междисциплинарных научно-теоретических, нормативно-правовых, практико- ориентированных знаний и способов деятельности в области дополнительного экологического образования;</w:t>
            </w:r>
          </w:p>
        </w:tc>
      </w:tr>
      <w:tr w:rsidR="00B14F30" w:rsidRPr="00C354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профессионально-личностных качеств, позволяющих охарактеризовать систему дополнительного экологического образования и на основе полученных результатов разработать и обосновать курсы дополнительного экологического образования.</w:t>
            </w:r>
          </w:p>
        </w:tc>
      </w:tr>
      <w:tr w:rsidR="00B14F30" w:rsidRPr="00C35445">
        <w:trPr>
          <w:trHeight w:hRule="exact" w:val="277"/>
        </w:trPr>
        <w:tc>
          <w:tcPr>
            <w:tcW w:w="76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14F30" w:rsidRPr="007A34D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B14F30" w:rsidRPr="00C354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биоразнообразия</w:t>
            </w:r>
          </w:p>
        </w:tc>
      </w:tr>
      <w:tr w:rsidR="00B14F30" w:rsidRPr="00C354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B14F30" w:rsidRPr="007A34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B14F30" w:rsidRPr="007A34DD">
        <w:trPr>
          <w:trHeight w:hRule="exact" w:val="277"/>
        </w:trPr>
        <w:tc>
          <w:tcPr>
            <w:tcW w:w="766" w:type="dxa"/>
          </w:tcPr>
          <w:p w:rsidR="00B14F30" w:rsidRPr="007A34DD" w:rsidRDefault="00B14F30"/>
        </w:tc>
        <w:tc>
          <w:tcPr>
            <w:tcW w:w="511" w:type="dxa"/>
          </w:tcPr>
          <w:p w:rsidR="00B14F30" w:rsidRPr="007A34DD" w:rsidRDefault="00B14F30"/>
        </w:tc>
        <w:tc>
          <w:tcPr>
            <w:tcW w:w="1560" w:type="dxa"/>
          </w:tcPr>
          <w:p w:rsidR="00B14F30" w:rsidRPr="007A34DD" w:rsidRDefault="00B14F30"/>
        </w:tc>
        <w:tc>
          <w:tcPr>
            <w:tcW w:w="1844" w:type="dxa"/>
          </w:tcPr>
          <w:p w:rsidR="00B14F30" w:rsidRPr="007A34DD" w:rsidRDefault="00B14F30"/>
        </w:tc>
        <w:tc>
          <w:tcPr>
            <w:tcW w:w="5104" w:type="dxa"/>
          </w:tcPr>
          <w:p w:rsidR="00B14F30" w:rsidRPr="007A34DD" w:rsidRDefault="00B14F30"/>
        </w:tc>
        <w:tc>
          <w:tcPr>
            <w:tcW w:w="993" w:type="dxa"/>
          </w:tcPr>
          <w:p w:rsidR="00B14F30" w:rsidRPr="007A34DD" w:rsidRDefault="00B14F30"/>
        </w:tc>
      </w:tr>
      <w:tr w:rsidR="00B14F30" w:rsidRPr="00C3544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14F30" w:rsidRPr="00C3544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ОПК-3:      способностью к активному общению в научной, производственной и социально-общественной сферах деятельности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активному общению в научной, производственной и социально-общественной сферах деятельности на высоком уровне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активному общению в научной, производственной и социально-общественной сферах деятельности в основном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активному общению в научной, производственной и социально-общественной сферах деятельности частично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 общаться в научной, производственной и социально-общественной сферах деятельности на высоком уровне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 общаться в научной, производственной и социально-общественной сферах деятельности в основном</w:t>
            </w:r>
          </w:p>
        </w:tc>
      </w:tr>
      <w:tr w:rsidR="00B14F30" w:rsidRPr="00C354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 общаться в научной, производственной и социально-общественной сферах деятельности частично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общения в научной, производственной и социально-общественной сферах деятельности на высоком уровне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общения в научной, производственной и социально-общественной сферах деятельности в основном</w:t>
            </w:r>
          </w:p>
        </w:tc>
      </w:tr>
      <w:tr w:rsidR="00B14F30" w:rsidRPr="00C3544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общения в научной, производственной и социально-общественной сферах деятельности частично</w:t>
            </w:r>
          </w:p>
        </w:tc>
      </w:tr>
      <w:tr w:rsidR="00B14F30" w:rsidRPr="00C3544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дополнительного экологического образования на высоком уровне</w:t>
            </w:r>
          </w:p>
        </w:tc>
      </w:tr>
      <w:tr w:rsidR="00B14F30" w:rsidRPr="00C35445">
        <w:trPr>
          <w:trHeight w:hRule="exact" w:val="24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дополнительного экологического образования в основном</w:t>
            </w:r>
          </w:p>
        </w:tc>
      </w:tr>
    </w:tbl>
    <w:p w:rsidR="00B14F30" w:rsidRPr="00C35445" w:rsidRDefault="00B14F30">
      <w:pPr>
        <w:rPr>
          <w:sz w:val="2"/>
          <w:szCs w:val="2"/>
          <w:lang w:val="ru-RU"/>
        </w:rPr>
      </w:pPr>
      <w:r w:rsidRPr="00C3544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7"/>
        <w:gridCol w:w="262"/>
        <w:gridCol w:w="2972"/>
        <w:gridCol w:w="958"/>
        <w:gridCol w:w="692"/>
        <w:gridCol w:w="1110"/>
        <w:gridCol w:w="1245"/>
        <w:gridCol w:w="678"/>
        <w:gridCol w:w="402"/>
        <w:gridCol w:w="968"/>
      </w:tblGrid>
      <w:tr w:rsidR="00B14F30" w:rsidRPr="007A34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1135" w:type="dxa"/>
          </w:tcPr>
          <w:p w:rsidR="00B14F30" w:rsidRPr="007A34DD" w:rsidRDefault="00B14F30"/>
        </w:tc>
        <w:tc>
          <w:tcPr>
            <w:tcW w:w="1277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426" w:type="dxa"/>
          </w:tcPr>
          <w:p w:rsidR="00B14F30" w:rsidRPr="007A34DD" w:rsidRDefault="00B14F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14F30" w:rsidRPr="00C35445">
        <w:trPr>
          <w:trHeight w:hRule="exact" w:val="31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дополнительного экологического образования частично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дополнительного экологического образования на высоком уровне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дополнительного экологического образования в основном</w:t>
            </w:r>
          </w:p>
        </w:tc>
      </w:tr>
      <w:tr w:rsidR="00B14F30" w:rsidRPr="00C354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дополнительного экологического образования частично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B14F30" w:rsidRPr="00C354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системы дополнительного экологического образования на высоком уровне</w:t>
            </w:r>
          </w:p>
        </w:tc>
      </w:tr>
      <w:tr w:rsidR="00B14F30" w:rsidRPr="00C354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системы дополнительного экологического образования в основном</w:t>
            </w:r>
          </w:p>
        </w:tc>
      </w:tr>
      <w:tr w:rsidR="00B14F30" w:rsidRPr="00C354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системы дополнительного экологического образования частично</w:t>
            </w:r>
          </w:p>
        </w:tc>
      </w:tr>
      <w:tr w:rsidR="00B14F30" w:rsidRPr="00C3544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14F30" w:rsidRPr="007A34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нормативную базу дополнительного экологического образования,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научно-методологические основы системы дополнительного экологического образования;</w:t>
            </w:r>
          </w:p>
        </w:tc>
      </w:tr>
      <w:tr w:rsidR="00B14F30" w:rsidRPr="00C354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тенденции развития систем дополнительного экологического образования</w:t>
            </w:r>
          </w:p>
        </w:tc>
      </w:tr>
      <w:tr w:rsidR="00B14F30" w:rsidRPr="007A34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тенденции развития региональных систем дополнительного экологического образования;</w:t>
            </w:r>
          </w:p>
        </w:tc>
      </w:tr>
      <w:tr w:rsidR="00B14F30" w:rsidRPr="00C354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модели развития дополнительного экологического образования</w:t>
            </w:r>
          </w:p>
        </w:tc>
      </w:tr>
      <w:tr w:rsidR="00B14F30" w:rsidRPr="007A34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B14F30" w:rsidRPr="00C354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систем дополнительного экологического образования</w:t>
            </w:r>
          </w:p>
        </w:tc>
      </w:tr>
      <w:tr w:rsidR="00B14F30" w:rsidRPr="00C35445">
        <w:trPr>
          <w:trHeight w:hRule="exact" w:val="277"/>
        </w:trPr>
        <w:tc>
          <w:tcPr>
            <w:tcW w:w="76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14F30" w:rsidRPr="007A34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B14F30" w:rsidRPr="00C354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Научно-методологические основы системы дополнительного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  <w:tr w:rsidR="00B14F30" w:rsidRPr="007A34D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системы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база системы дополнительного экологического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Л2.4Л3.1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содержания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и проблемы дополнительного экологического образования 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систем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Л2.4Л3.1 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C354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Пути проектирования систем дополнительного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</w:tbl>
    <w:p w:rsidR="00B14F30" w:rsidRPr="00C35445" w:rsidRDefault="00B14F30">
      <w:pPr>
        <w:rPr>
          <w:sz w:val="2"/>
          <w:szCs w:val="2"/>
          <w:lang w:val="ru-RU"/>
        </w:rPr>
      </w:pPr>
      <w:r w:rsidRPr="00C3544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0"/>
        <w:gridCol w:w="253"/>
        <w:gridCol w:w="1596"/>
        <w:gridCol w:w="1813"/>
        <w:gridCol w:w="873"/>
        <w:gridCol w:w="649"/>
        <w:gridCol w:w="1029"/>
        <w:gridCol w:w="667"/>
        <w:gridCol w:w="573"/>
        <w:gridCol w:w="706"/>
        <w:gridCol w:w="414"/>
        <w:gridCol w:w="987"/>
      </w:tblGrid>
      <w:tr w:rsidR="00B14F30" w:rsidRPr="007A34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1135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568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426" w:type="dxa"/>
          </w:tcPr>
          <w:p w:rsidR="00B14F30" w:rsidRPr="007A34DD" w:rsidRDefault="00B14F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14F30" w:rsidRPr="007A34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развития региональных систем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творческой личности в дополнительном экологическом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педагогические технологии и модели систем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Л2.4Л3.1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содержания и методики преподавания созданных образовательных модулей по устойчивому развитию в системах дополнительного экологического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 Л3.2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систем дополнительного экологического образования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Л2.4Л3.1</w:t>
            </w:r>
          </w:p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7A34DD">
        <w:trPr>
          <w:trHeight w:hRule="exact" w:val="277"/>
        </w:trPr>
        <w:tc>
          <w:tcPr>
            <w:tcW w:w="710" w:type="dxa"/>
          </w:tcPr>
          <w:p w:rsidR="00B14F30" w:rsidRPr="007A34DD" w:rsidRDefault="00B14F30"/>
        </w:tc>
        <w:tc>
          <w:tcPr>
            <w:tcW w:w="285" w:type="dxa"/>
          </w:tcPr>
          <w:p w:rsidR="00B14F30" w:rsidRPr="007A34DD" w:rsidRDefault="00B14F30"/>
        </w:tc>
        <w:tc>
          <w:tcPr>
            <w:tcW w:w="1702" w:type="dxa"/>
          </w:tcPr>
          <w:p w:rsidR="00B14F30" w:rsidRPr="007A34DD" w:rsidRDefault="00B14F30"/>
        </w:tc>
        <w:tc>
          <w:tcPr>
            <w:tcW w:w="1986" w:type="dxa"/>
          </w:tcPr>
          <w:p w:rsidR="00B14F30" w:rsidRPr="007A34DD" w:rsidRDefault="00B14F30"/>
        </w:tc>
        <w:tc>
          <w:tcPr>
            <w:tcW w:w="851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1135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568" w:type="dxa"/>
          </w:tcPr>
          <w:p w:rsidR="00B14F30" w:rsidRPr="007A34DD" w:rsidRDefault="00B14F30"/>
        </w:tc>
        <w:tc>
          <w:tcPr>
            <w:tcW w:w="710" w:type="dxa"/>
          </w:tcPr>
          <w:p w:rsidR="00B14F30" w:rsidRPr="007A34DD" w:rsidRDefault="00B14F30"/>
        </w:tc>
        <w:tc>
          <w:tcPr>
            <w:tcW w:w="426" w:type="dxa"/>
          </w:tcPr>
          <w:p w:rsidR="00B14F30" w:rsidRPr="007A34DD" w:rsidRDefault="00B14F30"/>
        </w:tc>
        <w:tc>
          <w:tcPr>
            <w:tcW w:w="993" w:type="dxa"/>
          </w:tcPr>
          <w:p w:rsidR="00B14F30" w:rsidRPr="007A34DD" w:rsidRDefault="00B14F30"/>
        </w:tc>
      </w:tr>
      <w:tr w:rsidR="00B14F30" w:rsidRPr="007A34D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14F30" w:rsidRPr="00C35445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Нормативная база системы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функции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Современное состояние и проблемы дополнительного экологического образования школьников.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содержания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Культурно-экологические особенности образовательной среды как субстрат развития систем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Формы организации систем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Тенденции развития региональных систем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Эффективные условия для формирования творческой личности в дополнительном экологическом образовании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Современные педагогические технологии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Модели развития систем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проектирования систем дополнительного экологического образования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Пути совершенствования содержания и методики преподавания созданных образовательных модулей по устойчивому развитию в системах дополнительного экологического образования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отчеты о выполнии практических и самостоятельных работ</w:t>
            </w:r>
          </w:p>
        </w:tc>
      </w:tr>
      <w:tr w:rsidR="00B14F30" w:rsidRPr="00C35445">
        <w:trPr>
          <w:trHeight w:hRule="exact" w:val="277"/>
        </w:trPr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14F30" w:rsidRPr="007A34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4F30" w:rsidRPr="00C3544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Скалон Н.В., Колмыкова В.А.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аспекты экологического образования: электронное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Кемеровский государственный университет, 2015,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=481630</w:t>
            </w:r>
          </w:p>
        </w:tc>
      </w:tr>
    </w:tbl>
    <w:p w:rsidR="00B14F30" w:rsidRPr="00C35445" w:rsidRDefault="00B14F30">
      <w:pPr>
        <w:rPr>
          <w:sz w:val="2"/>
          <w:szCs w:val="2"/>
          <w:lang w:val="ru-RU"/>
        </w:rPr>
      </w:pPr>
      <w:r w:rsidRPr="00C3544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7"/>
        <w:gridCol w:w="1892"/>
        <w:gridCol w:w="1810"/>
        <w:gridCol w:w="3111"/>
        <w:gridCol w:w="1674"/>
        <w:gridCol w:w="996"/>
      </w:tblGrid>
      <w:tr w:rsidR="00B14F30" w:rsidRPr="007A34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B14F30" w:rsidRPr="007A34DD" w:rsidRDefault="00B14F30"/>
        </w:tc>
        <w:tc>
          <w:tcPr>
            <w:tcW w:w="1702" w:type="dxa"/>
          </w:tcPr>
          <w:p w:rsidR="00B14F30" w:rsidRPr="007A34DD" w:rsidRDefault="00B14F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14F30" w:rsidRPr="007A34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4F30" w:rsidRPr="007A34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Брутова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дополнительного образования: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2014, http://biblioclub.ru/index.php? page=book&amp;id=436289</w:t>
            </w:r>
          </w:p>
        </w:tc>
      </w:tr>
      <w:tr w:rsidR="00B14F30" w:rsidRPr="007A34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Газина О.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самостоятельной работы по дисциплине «Теория и методика экологического образования детей»: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2016, http://biblioclub.ru/index.php? page=book&amp;id=472088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14F30" w:rsidRPr="007A34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4F30" w:rsidRPr="00C3544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Яковлева Е. Л., Григорьева О. В., Байбакова Е. В., Григорьева О. В., Яковлева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Познание, 2014,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=257991</w:t>
            </w:r>
          </w:p>
        </w:tc>
      </w:tr>
      <w:tr w:rsidR="00B14F30" w:rsidRPr="00C354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Зебзеева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пути к человеку культуры: эколого-гуманистическое образование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=434847</w:t>
            </w:r>
          </w:p>
        </w:tc>
      </w:tr>
      <w:tr w:rsidR="00B14F30" w:rsidRPr="00C354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Воротникова А. И., Кремнева Т.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словарь-справочник: учебно-методическое пособие для студентов, магистрантов, аспирантов и педагогов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=483514</w:t>
            </w:r>
          </w:p>
        </w:tc>
      </w:tr>
      <w:tr w:rsidR="00B14F30" w:rsidRPr="00C354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Бейзеров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 кейсов по педагогике: педагогические задачи и ситуации: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2014,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=482143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14F30" w:rsidRPr="007A34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4F30" w:rsidRPr="00C3544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Гафурова Н. В., Чурилова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применение мультимедиа средств: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=435678</w:t>
            </w:r>
          </w:p>
        </w:tc>
      </w:tr>
      <w:tr w:rsidR="00B14F30" w:rsidRPr="00C354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Исаева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Досуговая педагогика: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=54554</w:t>
            </w: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14F30" w:rsidRPr="00C354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Моргун Д.В. ДОПОЛНИТЕЛЬНОЕ ЭКОЛОГИЧЕСКОЕ ОБРАЗОВАНИЕ ДЕТЕЙ В МОСКВЕ: ИСТОРИЯ, ПРОБЛЕМЫ И ПЕРСПЕКТИВЫ РАЗВИТИЯ</w:t>
            </w:r>
          </w:p>
        </w:tc>
      </w:tr>
      <w:tr w:rsidR="00B14F30" w:rsidRPr="00C3544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Иванова Е.А. Дополнительное экологическое образование</w:t>
            </w:r>
          </w:p>
        </w:tc>
      </w:tr>
      <w:tr w:rsidR="00B14F30" w:rsidRPr="00C354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Коробков С.Д., Колеснева С.С. РАЗВИТИЕ ЕСТЕСТВЕННОНАУЧНЫХ СПОСОБНОСТЕЙ ОДАРЕННЫХ ДЕТЕЙ В СИСТЕМЕ ДОПОЛНИТЕЛЬНОГО ЭКОЛОГИЧЕСКОГО ОБРАЗОВАНИЯ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14F30" w:rsidRPr="007A34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B14F30" w:rsidRPr="007A3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14F30" w:rsidRPr="00C354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B14F30" w:rsidRPr="00C35445">
        <w:trPr>
          <w:trHeight w:hRule="exact" w:val="277"/>
        </w:trPr>
        <w:tc>
          <w:tcPr>
            <w:tcW w:w="710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F30" w:rsidRPr="00C35445" w:rsidRDefault="00B14F30">
            <w:pPr>
              <w:rPr>
                <w:lang w:val="ru-RU"/>
              </w:rPr>
            </w:pPr>
          </w:p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B14F30" w:rsidRPr="007A3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/>
        </w:tc>
      </w:tr>
      <w:tr w:rsidR="00B14F30" w:rsidRPr="00C354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B14F30" w:rsidRPr="00C354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B14F30" w:rsidRPr="00C35445" w:rsidRDefault="00B14F30">
      <w:pPr>
        <w:rPr>
          <w:sz w:val="2"/>
          <w:szCs w:val="2"/>
          <w:lang w:val="ru-RU"/>
        </w:rPr>
      </w:pPr>
      <w:r w:rsidRPr="00C3544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B14F30" w:rsidRPr="007A34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B14F30" w:rsidRPr="007A34DD" w:rsidRDefault="00B14F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A34D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14F30" w:rsidRPr="007A3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7A34DD" w:rsidRDefault="00B14F30">
            <w:pPr>
              <w:spacing w:after="0" w:line="240" w:lineRule="auto"/>
              <w:rPr>
                <w:sz w:val="19"/>
                <w:szCs w:val="19"/>
              </w:rPr>
            </w:pP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B14F30" w:rsidRPr="007A34DD">
        <w:trPr>
          <w:trHeight w:hRule="exact" w:val="277"/>
        </w:trPr>
        <w:tc>
          <w:tcPr>
            <w:tcW w:w="766" w:type="dxa"/>
          </w:tcPr>
          <w:p w:rsidR="00B14F30" w:rsidRPr="007A34DD" w:rsidRDefault="00B14F30"/>
        </w:tc>
        <w:tc>
          <w:tcPr>
            <w:tcW w:w="3913" w:type="dxa"/>
          </w:tcPr>
          <w:p w:rsidR="00B14F30" w:rsidRPr="007A34DD" w:rsidRDefault="00B14F30"/>
        </w:tc>
        <w:tc>
          <w:tcPr>
            <w:tcW w:w="5104" w:type="dxa"/>
          </w:tcPr>
          <w:p w:rsidR="00B14F30" w:rsidRPr="007A34DD" w:rsidRDefault="00B14F30"/>
        </w:tc>
        <w:tc>
          <w:tcPr>
            <w:tcW w:w="993" w:type="dxa"/>
          </w:tcPr>
          <w:p w:rsidR="00B14F30" w:rsidRPr="007A34DD" w:rsidRDefault="00B14F30"/>
        </w:tc>
      </w:tr>
      <w:tr w:rsidR="00B14F30" w:rsidRPr="00C354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14F30" w:rsidRPr="00C35445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Экологическое образование для устойчивого развития: теория и педагогическая реальность. Сб.ст. по материалам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Междунар.науч.-практ.конф.(28-30 нояб.2017 г.) Нижний Новгород: Мининский ун-т, 2017. 326 с.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14F30" w:rsidRPr="00C35445" w:rsidRDefault="00B14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A34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354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B14F30" w:rsidRPr="00C35445" w:rsidRDefault="00B14F30">
      <w:pPr>
        <w:rPr>
          <w:lang w:val="ru-RU"/>
        </w:rPr>
      </w:pPr>
    </w:p>
    <w:sectPr w:rsidR="00B14F30" w:rsidRPr="00C35445" w:rsidSect="007A73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221A3C"/>
    <w:rsid w:val="007A34DD"/>
    <w:rsid w:val="007A73FB"/>
    <w:rsid w:val="008025ED"/>
    <w:rsid w:val="00B14F30"/>
    <w:rsid w:val="00C35445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73FB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1860</Words>
  <Characters>10605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МЭП-18_plx_Система дополнительного экологического образования (Учебное событие)_</dc:title>
  <dc:subject/>
  <dc:creator>FastReport.NET</dc:creator>
  <cp:keywords/>
  <dc:description/>
  <cp:lastModifiedBy>Козлов А.В.</cp:lastModifiedBy>
  <cp:revision>2</cp:revision>
  <dcterms:created xsi:type="dcterms:W3CDTF">2019-08-27T19:28:00Z</dcterms:created>
  <dcterms:modified xsi:type="dcterms:W3CDTF">2019-08-27T19:29:00Z</dcterms:modified>
</cp:coreProperties>
</file>